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B8C8F9" w14:textId="77777777" w:rsidR="006F345B" w:rsidRDefault="006F345B" w:rsidP="006F345B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Załącznik nr 6 do zapytania ofertowego </w:t>
      </w:r>
      <w:r>
        <w:rPr>
          <w:rFonts w:ascii="Times New Roman" w:hAnsi="Times New Roman"/>
          <w:sz w:val="18"/>
          <w:szCs w:val="18"/>
        </w:rPr>
        <w:t>nr EFS/BIUR/01/2026/SZKOL</w:t>
      </w:r>
    </w:p>
    <w:p w14:paraId="7502C22F" w14:textId="77777777" w:rsidR="006F345B" w:rsidRDefault="006F345B" w:rsidP="006F345B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/>
          <w:sz w:val="18"/>
          <w:szCs w:val="18"/>
        </w:rPr>
      </w:pPr>
    </w:p>
    <w:p w14:paraId="05E07B17" w14:textId="77777777" w:rsidR="006F345B" w:rsidRDefault="006F345B" w:rsidP="006F345B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/>
          <w:sz w:val="18"/>
          <w:szCs w:val="18"/>
        </w:rPr>
      </w:pPr>
    </w:p>
    <w:p w14:paraId="36F01C4D" w14:textId="77777777" w:rsidR="006F345B" w:rsidRDefault="006F345B" w:rsidP="006F345B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 w:cs="Times New Roman"/>
          <w:sz w:val="18"/>
          <w:szCs w:val="18"/>
        </w:rPr>
      </w:pPr>
    </w:p>
    <w:p w14:paraId="347A94C2" w14:textId="77777777" w:rsidR="006F345B" w:rsidRPr="00800C02" w:rsidRDefault="006F345B" w:rsidP="006F345B">
      <w:pPr>
        <w:spacing w:after="0" w:line="276" w:lineRule="auto"/>
        <w:jc w:val="left"/>
        <w:rPr>
          <w:rFonts w:ascii="Times New Roman" w:hAnsi="Times New Roman" w:cs="Times New Roman"/>
          <w:b/>
          <w:bCs/>
          <w:sz w:val="18"/>
          <w:szCs w:val="18"/>
        </w:rPr>
      </w:pPr>
    </w:p>
    <w:p w14:paraId="5DA9A7B3" w14:textId="76FD269F" w:rsidR="006F345B" w:rsidRPr="00800C02" w:rsidRDefault="006F345B" w:rsidP="006F345B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  <w:r w:rsidRPr="00800C02"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  <w:t>OŚWIADCZENIE O PRZESZKOLENIU MIN. 100 OSÓB</w:t>
      </w:r>
      <w:r w:rsidRPr="00800C02">
        <w:rPr>
          <w:rFonts w:ascii="Times New Roman" w:hAnsi="Times New Roman" w:cs="Times New Roman"/>
          <w:b/>
          <w:bCs/>
          <w:color w:val="auto"/>
          <w:spacing w:val="2"/>
          <w:sz w:val="22"/>
        </w:rPr>
        <w:t xml:space="preserve"> W ZAKRESIE WARSZT</w:t>
      </w:r>
      <w:r w:rsidR="008E4910">
        <w:rPr>
          <w:rFonts w:ascii="Times New Roman" w:hAnsi="Times New Roman" w:cs="Times New Roman"/>
          <w:b/>
          <w:bCs/>
          <w:color w:val="auto"/>
          <w:spacing w:val="2"/>
          <w:sz w:val="22"/>
        </w:rPr>
        <w:t>ATÓW</w:t>
      </w:r>
      <w:r w:rsidRPr="00800C02">
        <w:rPr>
          <w:rFonts w:ascii="Times New Roman" w:hAnsi="Times New Roman" w:cs="Times New Roman"/>
          <w:b/>
          <w:bCs/>
          <w:color w:val="auto"/>
          <w:spacing w:val="2"/>
          <w:sz w:val="22"/>
        </w:rPr>
        <w:t>/KURSÓW/ZAJĘĆ SZKOLNYCH O TOŻSAMEJ TEMATY</w:t>
      </w:r>
    </w:p>
    <w:p w14:paraId="509353F8" w14:textId="77777777" w:rsidR="006F345B" w:rsidRDefault="006F345B" w:rsidP="006F345B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</w:p>
    <w:p w14:paraId="3F09380C" w14:textId="77777777" w:rsidR="006F345B" w:rsidRDefault="006F345B" w:rsidP="006F345B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</w:p>
    <w:p w14:paraId="5FB7EDDD" w14:textId="77777777" w:rsidR="006F345B" w:rsidRDefault="006F345B" w:rsidP="006F345B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</w:p>
    <w:p w14:paraId="2E2D1865" w14:textId="77777777" w:rsidR="006F345B" w:rsidRDefault="006F345B" w:rsidP="006F345B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</w:p>
    <w:p w14:paraId="130D9DC1" w14:textId="77777777" w:rsidR="006F345B" w:rsidRDefault="006F345B" w:rsidP="006F345B">
      <w:pPr>
        <w:spacing w:after="240" w:line="276" w:lineRule="auto"/>
        <w:ind w:left="0" w:firstLine="709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W związku ze złożeniem oferty w postępowaniu</w:t>
      </w:r>
      <w:r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 xml:space="preserve"> dotyczącym usługi „Szkolenia zawodowe </w:t>
      </w:r>
      <w:r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br/>
        <w:t xml:space="preserve">z modułem równości szans kobiet i mężczyzn”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realizowanej w ramach projektu „Akademia sukcesu zawodowego” współfinansowany ze środków Europejskiego Funduszu Społecznego Plus (EFS+) w ramach Programu Regionalnego Fundusze Europejskie dla Świętokrzyskiego na lata 2021-2027,</w:t>
      </w:r>
      <w:r>
        <w:rPr>
          <w:rFonts w:ascii="Times New Roman" w:eastAsia="Calibri" w:hAnsi="Times New Roman" w:cs="Times New Roman"/>
          <w:color w:val="auto"/>
          <w:kern w:val="2"/>
          <w:sz w:val="22"/>
          <w:lang w:eastAsia="en-US"/>
          <w14:ligatures w14:val="standardContextual"/>
        </w:rPr>
        <w:t xml:space="preserve"> Priorytet FESW.10.05. Aktywni na rynku pracy, Działanie FESW.10.05 Zrównoważony rynek pracy – nowa „JA</w:t>
      </w:r>
      <w:r>
        <w:rPr>
          <w:rFonts w:ascii="Times New Roman" w:eastAsia="Times New Roman" w:hAnsi="Times New Roman" w:cs="Times New Roman"/>
          <w:sz w:val="22"/>
          <w:lang w:eastAsia="en-US"/>
        </w:rPr>
        <w:t>,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, </w:t>
      </w: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niniejszym oświadczam/y, że przeszkoliliśmy liczbę osób wyszczególnioną w poniższej tabeli: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2127"/>
        <w:gridCol w:w="1840"/>
        <w:gridCol w:w="1510"/>
        <w:gridCol w:w="2034"/>
        <w:gridCol w:w="987"/>
      </w:tblGrid>
      <w:tr w:rsidR="006F345B" w14:paraId="46F32B6A" w14:textId="77777777" w:rsidTr="00F630E1">
        <w:tc>
          <w:tcPr>
            <w:tcW w:w="562" w:type="dxa"/>
          </w:tcPr>
          <w:p w14:paraId="4FB9F4E5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LP.</w:t>
            </w:r>
          </w:p>
        </w:tc>
        <w:tc>
          <w:tcPr>
            <w:tcW w:w="2127" w:type="dxa"/>
          </w:tcPr>
          <w:p w14:paraId="2BF4C49E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Nazwa szkolenia/kursu/….</w:t>
            </w:r>
          </w:p>
        </w:tc>
        <w:tc>
          <w:tcPr>
            <w:tcW w:w="1840" w:type="dxa"/>
          </w:tcPr>
          <w:p w14:paraId="6827A98D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Miejsce</w:t>
            </w:r>
          </w:p>
        </w:tc>
        <w:tc>
          <w:tcPr>
            <w:tcW w:w="1510" w:type="dxa"/>
          </w:tcPr>
          <w:p w14:paraId="54A0835A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Czas realizacji</w:t>
            </w:r>
          </w:p>
        </w:tc>
        <w:tc>
          <w:tcPr>
            <w:tcW w:w="2034" w:type="dxa"/>
          </w:tcPr>
          <w:p w14:paraId="2CDBFA93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Liczba osób</w:t>
            </w:r>
          </w:p>
        </w:tc>
        <w:tc>
          <w:tcPr>
            <w:tcW w:w="987" w:type="dxa"/>
          </w:tcPr>
          <w:p w14:paraId="0E289BF1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Uwagi</w:t>
            </w:r>
          </w:p>
        </w:tc>
      </w:tr>
      <w:tr w:rsidR="006F345B" w14:paraId="6D365A87" w14:textId="77777777" w:rsidTr="00F630E1">
        <w:tc>
          <w:tcPr>
            <w:tcW w:w="562" w:type="dxa"/>
          </w:tcPr>
          <w:p w14:paraId="79D56A8E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1.</w:t>
            </w:r>
          </w:p>
        </w:tc>
        <w:tc>
          <w:tcPr>
            <w:tcW w:w="2127" w:type="dxa"/>
          </w:tcPr>
          <w:p w14:paraId="0B65BCC1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840" w:type="dxa"/>
          </w:tcPr>
          <w:p w14:paraId="5906F2A2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510" w:type="dxa"/>
          </w:tcPr>
          <w:p w14:paraId="7A97055E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2034" w:type="dxa"/>
          </w:tcPr>
          <w:p w14:paraId="0EB5E328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987" w:type="dxa"/>
          </w:tcPr>
          <w:p w14:paraId="72D840AE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</w:tr>
      <w:tr w:rsidR="006F345B" w14:paraId="621C4A6A" w14:textId="77777777" w:rsidTr="00F630E1">
        <w:tc>
          <w:tcPr>
            <w:tcW w:w="562" w:type="dxa"/>
          </w:tcPr>
          <w:p w14:paraId="593BEF0B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2.</w:t>
            </w:r>
          </w:p>
        </w:tc>
        <w:tc>
          <w:tcPr>
            <w:tcW w:w="2127" w:type="dxa"/>
          </w:tcPr>
          <w:p w14:paraId="6B4E5887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840" w:type="dxa"/>
          </w:tcPr>
          <w:p w14:paraId="37A72396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510" w:type="dxa"/>
          </w:tcPr>
          <w:p w14:paraId="220D04BD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2034" w:type="dxa"/>
          </w:tcPr>
          <w:p w14:paraId="687B98EE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987" w:type="dxa"/>
          </w:tcPr>
          <w:p w14:paraId="68A6CD3B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</w:tr>
      <w:tr w:rsidR="006F345B" w14:paraId="46D1B5E6" w14:textId="77777777" w:rsidTr="00F630E1">
        <w:tc>
          <w:tcPr>
            <w:tcW w:w="562" w:type="dxa"/>
          </w:tcPr>
          <w:p w14:paraId="725FB99E" w14:textId="77777777" w:rsidR="006F345B" w:rsidRPr="00BE0725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BE0725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3.</w:t>
            </w:r>
          </w:p>
        </w:tc>
        <w:tc>
          <w:tcPr>
            <w:tcW w:w="2127" w:type="dxa"/>
          </w:tcPr>
          <w:p w14:paraId="5D60DEEE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840" w:type="dxa"/>
          </w:tcPr>
          <w:p w14:paraId="6855261A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510" w:type="dxa"/>
          </w:tcPr>
          <w:p w14:paraId="25A3A4E4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2034" w:type="dxa"/>
          </w:tcPr>
          <w:p w14:paraId="11F97275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987" w:type="dxa"/>
          </w:tcPr>
          <w:p w14:paraId="29A8ABC0" w14:textId="77777777" w:rsidR="006F345B" w:rsidRDefault="006F345B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</w:tr>
      <w:tr w:rsidR="00F630E1" w14:paraId="15D0E751" w14:textId="77777777" w:rsidTr="00F630E1">
        <w:tc>
          <w:tcPr>
            <w:tcW w:w="562" w:type="dxa"/>
          </w:tcPr>
          <w:p w14:paraId="5C321099" w14:textId="3B947E54" w:rsidR="00F630E1" w:rsidRPr="00BE0725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….</w:t>
            </w:r>
          </w:p>
        </w:tc>
        <w:tc>
          <w:tcPr>
            <w:tcW w:w="2127" w:type="dxa"/>
          </w:tcPr>
          <w:p w14:paraId="07B3B4CC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840" w:type="dxa"/>
          </w:tcPr>
          <w:p w14:paraId="142BA937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1510" w:type="dxa"/>
          </w:tcPr>
          <w:p w14:paraId="6A0751CF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2034" w:type="dxa"/>
          </w:tcPr>
          <w:p w14:paraId="35DA6032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987" w:type="dxa"/>
          </w:tcPr>
          <w:p w14:paraId="15A92A85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</w:tr>
      <w:tr w:rsidR="00F630E1" w14:paraId="6448355B" w14:textId="77777777" w:rsidTr="000D5495">
        <w:tc>
          <w:tcPr>
            <w:tcW w:w="6039" w:type="dxa"/>
            <w:gridSpan w:val="4"/>
          </w:tcPr>
          <w:p w14:paraId="1AC0F21F" w14:textId="55CFFBFE" w:rsidR="00F630E1" w:rsidRP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F630E1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Razem liczba osób</w:t>
            </w:r>
          </w:p>
        </w:tc>
        <w:tc>
          <w:tcPr>
            <w:tcW w:w="2034" w:type="dxa"/>
          </w:tcPr>
          <w:p w14:paraId="77154369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  <w:tc>
          <w:tcPr>
            <w:tcW w:w="987" w:type="dxa"/>
          </w:tcPr>
          <w:p w14:paraId="05C7FD2C" w14:textId="77777777" w:rsidR="00F630E1" w:rsidRDefault="00F630E1" w:rsidP="00875A8B">
            <w:pPr>
              <w:spacing w:after="240" w:line="276" w:lineRule="auto"/>
              <w:ind w:left="0" w:firstLine="0"/>
              <w:rPr>
                <w:rFonts w:ascii="Times New Roman" w:eastAsia="Calibri" w:hAnsi="Times New Roman" w:cs="Times New Roman"/>
                <w:color w:val="auto"/>
                <w:sz w:val="22"/>
                <w:lang w:eastAsia="en-US"/>
              </w:rPr>
            </w:pPr>
          </w:p>
        </w:tc>
      </w:tr>
    </w:tbl>
    <w:p w14:paraId="4133E2FD" w14:textId="77777777" w:rsidR="006F345B" w:rsidRDefault="006F345B" w:rsidP="006F345B">
      <w:pPr>
        <w:spacing w:after="240" w:line="276" w:lineRule="auto"/>
        <w:ind w:left="0" w:firstLine="709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p w14:paraId="7E97D235" w14:textId="77777777" w:rsidR="006F345B" w:rsidRDefault="006F345B" w:rsidP="006F345B">
      <w:pPr>
        <w:spacing w:after="240" w:line="276" w:lineRule="auto"/>
        <w:ind w:left="0" w:firstLine="709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p w14:paraId="3DBA5120" w14:textId="77777777" w:rsidR="006F345B" w:rsidRDefault="006F345B" w:rsidP="006F345B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       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  <w:t xml:space="preserve">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6F345B" w14:paraId="17181836" w14:textId="77777777" w:rsidTr="00875A8B">
        <w:tc>
          <w:tcPr>
            <w:tcW w:w="5778" w:type="dxa"/>
            <w:hideMark/>
          </w:tcPr>
          <w:p w14:paraId="2FC709A0" w14:textId="77777777" w:rsidR="006F345B" w:rsidRDefault="006F345B" w:rsidP="00875A8B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bookmarkStart w:id="0" w:name="_Hlk176174322"/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……………….…..……………</w:t>
            </w:r>
          </w:p>
        </w:tc>
        <w:tc>
          <w:tcPr>
            <w:tcW w:w="4828" w:type="dxa"/>
            <w:hideMark/>
          </w:tcPr>
          <w:p w14:paraId="01C9002B" w14:textId="77777777" w:rsidR="006F345B" w:rsidRDefault="006F345B" w:rsidP="00875A8B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6F345B" w14:paraId="32691283" w14:textId="77777777" w:rsidTr="00875A8B">
        <w:trPr>
          <w:trHeight w:val="86"/>
        </w:trPr>
        <w:tc>
          <w:tcPr>
            <w:tcW w:w="5778" w:type="dxa"/>
            <w:hideMark/>
          </w:tcPr>
          <w:p w14:paraId="12659801" w14:textId="77777777" w:rsidR="006F345B" w:rsidRDefault="006F345B" w:rsidP="00875A8B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828" w:type="dxa"/>
            <w:hideMark/>
          </w:tcPr>
          <w:p w14:paraId="5E85144F" w14:textId="77777777" w:rsidR="006F345B" w:rsidRDefault="006F345B" w:rsidP="00875A8B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bookmarkEnd w:id="0"/>
    <w:p w14:paraId="03F7F014" w14:textId="77777777" w:rsidR="006F345B" w:rsidRDefault="006F345B" w:rsidP="006F345B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  <w:t xml:space="preserve">                                                                    </w:t>
      </w:r>
    </w:p>
    <w:p w14:paraId="59C1E37D" w14:textId="77777777" w:rsidR="006F345B" w:rsidRDefault="006F345B" w:rsidP="006F345B">
      <w:pPr>
        <w:widowControl w:val="0"/>
        <w:suppressAutoHyphens/>
        <w:spacing w:after="0" w:line="276" w:lineRule="auto"/>
        <w:ind w:left="0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>*niepotrzebne skreślić</w:t>
      </w:r>
    </w:p>
    <w:p w14:paraId="7E412366" w14:textId="77777777" w:rsidR="006F345B" w:rsidRPr="00B30257" w:rsidRDefault="006F345B" w:rsidP="006F345B">
      <w:pPr>
        <w:rPr>
          <w:rFonts w:ascii="Times New Roman" w:hAnsi="Times New Roman" w:cs="Times New Roman"/>
          <w:sz w:val="24"/>
          <w:szCs w:val="24"/>
        </w:rPr>
      </w:pPr>
    </w:p>
    <w:p w14:paraId="1894D41C" w14:textId="77777777" w:rsidR="009235A3" w:rsidRPr="00B30257" w:rsidRDefault="009235A3" w:rsidP="006F345B">
      <w:pPr>
        <w:ind w:left="0" w:firstLine="0"/>
        <w:rPr>
          <w:rFonts w:ascii="Times New Roman" w:hAnsi="Times New Roman" w:cs="Times New Roman"/>
          <w:sz w:val="24"/>
          <w:szCs w:val="24"/>
        </w:rPr>
      </w:pPr>
    </w:p>
    <w:sectPr w:rsidR="009235A3" w:rsidRPr="00B30257" w:rsidSect="00311B3E">
      <w:headerReference w:type="default" r:id="rId7"/>
      <w:footerReference w:type="even" r:id="rId8"/>
      <w:footerReference w:type="default" r:id="rId9"/>
      <w:pgSz w:w="11906" w:h="16838"/>
      <w:pgMar w:top="2223" w:right="1418" w:bottom="1418" w:left="141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4A4E3D" w14:textId="77777777" w:rsidR="00547FCC" w:rsidRDefault="00547FCC" w:rsidP="00087099">
      <w:pPr>
        <w:spacing w:after="0" w:line="240" w:lineRule="auto"/>
      </w:pPr>
      <w:r>
        <w:separator/>
      </w:r>
    </w:p>
  </w:endnote>
  <w:endnote w:type="continuationSeparator" w:id="0">
    <w:p w14:paraId="526CF211" w14:textId="77777777" w:rsidR="00547FCC" w:rsidRDefault="00547FCC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7B26FE" w14:textId="77777777" w:rsidR="0049328A" w:rsidRDefault="0049328A">
    <w:pPr>
      <w:pStyle w:val="Stopka"/>
    </w:pPr>
    <w:r>
      <w:rPr>
        <w:noProof/>
      </w:rPr>
      <w:drawing>
        <wp:inline distT="0" distB="0" distL="0" distR="0" wp14:anchorId="46300F43" wp14:editId="3CC648CB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1DE36A37" wp14:editId="386E8AFC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548808581"/>
      <w:docPartObj>
        <w:docPartGallery w:val="Page Numbers (Bottom of Page)"/>
        <w:docPartUnique/>
      </w:docPartObj>
    </w:sdtPr>
    <w:sdtEndPr/>
    <w:sdtContent>
      <w:p w14:paraId="3A42794D" w14:textId="77777777" w:rsidR="00BD2829" w:rsidRDefault="00BD2829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</w:p>
      <w:tbl>
        <w:tblPr>
          <w:tblStyle w:val="Tabela-Siatka2"/>
          <w:tblW w:w="0" w:type="auto"/>
          <w:jc w:val="center"/>
          <w:tblLook w:val="04A0" w:firstRow="1" w:lastRow="0" w:firstColumn="1" w:lastColumn="0" w:noHBand="0" w:noVBand="1"/>
        </w:tblPr>
        <w:tblGrid>
          <w:gridCol w:w="2395"/>
          <w:gridCol w:w="4111"/>
          <w:gridCol w:w="2534"/>
        </w:tblGrid>
        <w:tr w:rsidR="00BD2829" w:rsidRPr="00FF04B0" w14:paraId="49998862" w14:textId="77777777" w:rsidTr="00E871A6">
          <w:trPr>
            <w:jc w:val="center"/>
          </w:trPr>
          <w:tc>
            <w:tcPr>
              <w:tcW w:w="2395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23344F39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Beneficjent:</w:t>
              </w:r>
            </w:p>
            <w:p w14:paraId="28D005CA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Biuro Rachunkowe BIUREX Sp. z o.o.</w:t>
              </w:r>
            </w:p>
            <w:p w14:paraId="4F7AE62E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ul. Tarnowska 15, 25-394 Kielce</w:t>
              </w:r>
            </w:p>
            <w:p w14:paraId="38DD5DB6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tel. 607 033 240</w:t>
              </w:r>
            </w:p>
            <w:p w14:paraId="1F60D148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e-mail: rekrutacja@biurex.pl</w:t>
              </w:r>
            </w:p>
            <w:p w14:paraId="6049798B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www.biurex.pl</w:t>
              </w:r>
            </w:p>
          </w:tc>
          <w:tc>
            <w:tcPr>
              <w:tcW w:w="4111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7DC8A0C9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Projekt AKADEMIA SUKCESU ZAWODOWEGO </w:t>
              </w:r>
            </w:p>
            <w:p w14:paraId="14CD3050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realizowany w ramach Priorytetu FESW.10 Aktywni na rynku pracy Działania FESW.10.05 Zrównoważony rynek pracy – nowa „JA” programu regionalnego Fundusze Europejskie dla Świętokrzyskiego 2021-2027 współfinansowanego ze środków Europejskiego Funduszu Społecznego Plus</w:t>
              </w:r>
            </w:p>
          </w:tc>
          <w:tc>
            <w:tcPr>
              <w:tcW w:w="2534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1EC3391E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Partner projektu:</w:t>
              </w:r>
            </w:p>
            <w:p w14:paraId="4272F563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Regionalne Centrum Wolontariatu </w:t>
              </w:r>
            </w:p>
            <w:p w14:paraId="4F3CA75D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ul. </w:t>
              </w:r>
              <w:proofErr w:type="spellStart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Żeromskiego</w:t>
              </w:r>
              <w:proofErr w:type="spellEnd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 36, 25-370 Kielce </w:t>
              </w:r>
            </w:p>
            <w:p w14:paraId="64ED70CD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tel. 41 362 14 12</w:t>
              </w:r>
            </w:p>
            <w:p w14:paraId="040D5665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e-mail: kontakt@centrumwolontariatu.eu</w:t>
              </w:r>
            </w:p>
            <w:p w14:paraId="0EB82614" w14:textId="77777777" w:rsidR="00BD2829" w:rsidRPr="003D6DE9" w:rsidRDefault="00BD2829" w:rsidP="00BD2829">
              <w:pPr>
                <w:tabs>
                  <w:tab w:val="left" w:pos="470"/>
                </w:tabs>
                <w:spacing w:after="0" w:line="240" w:lineRule="auto"/>
                <w:ind w:left="0" w:firstLine="0"/>
                <w:jc w:val="righ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https://centrumwolontariatu.eu/</w:t>
              </w:r>
            </w:p>
          </w:tc>
        </w:tr>
      </w:tbl>
      <w:p w14:paraId="2211FD82" w14:textId="77777777" w:rsidR="00BD2829" w:rsidRDefault="00BD2829" w:rsidP="00BD2829">
        <w:pPr>
          <w:pStyle w:val="Stopka"/>
          <w:spacing w:before="240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 xml:space="preserve">str. </w: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begin"/>
        </w:r>
        <w:r w:rsidRPr="00BD2829">
          <w:rPr>
            <w:rFonts w:ascii="Times New Roman" w:hAnsi="Times New Roman" w:cs="Times New Roman"/>
            <w:sz w:val="16"/>
            <w:szCs w:val="16"/>
          </w:rPr>
          <w:instrText>PAGE    \* MERGEFORMAT</w:instrTex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separate"/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>2</w:t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fldChar w:fldCharType="end"/>
        </w:r>
      </w:p>
    </w:sdtContent>
  </w:sdt>
  <w:p w14:paraId="273718E7" w14:textId="77777777" w:rsidR="00087099" w:rsidRDefault="00087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D5CEC2" w14:textId="77777777" w:rsidR="00547FCC" w:rsidRDefault="00547FCC" w:rsidP="00087099">
      <w:pPr>
        <w:spacing w:after="0" w:line="240" w:lineRule="auto"/>
      </w:pPr>
      <w:r>
        <w:separator/>
      </w:r>
    </w:p>
  </w:footnote>
  <w:footnote w:type="continuationSeparator" w:id="0">
    <w:p w14:paraId="0F07B8DC" w14:textId="77777777" w:rsidR="00547FCC" w:rsidRDefault="00547FCC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98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1"/>
      <w:gridCol w:w="2558"/>
      <w:gridCol w:w="1984"/>
      <w:gridCol w:w="2693"/>
    </w:tblGrid>
    <w:tr w:rsidR="00B91A41" w:rsidRPr="00B91A41" w14:paraId="2F9F7C99" w14:textId="77777777" w:rsidTr="00B91A41">
      <w:tc>
        <w:tcPr>
          <w:tcW w:w="1010" w:type="pct"/>
          <w:hideMark/>
        </w:tcPr>
        <w:p w14:paraId="4976144A" w14:textId="77777777" w:rsidR="00B91A41" w:rsidRPr="00B91A41" w:rsidRDefault="00B91A41" w:rsidP="00B91A41">
          <w:pPr>
            <w:spacing w:after="0" w:line="240" w:lineRule="auto"/>
            <w:ind w:left="0" w:firstLine="0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11" w:type="pct"/>
          <w:hideMark/>
        </w:tcPr>
        <w:p w14:paraId="51F52968" w14:textId="77777777" w:rsidR="00B91A41" w:rsidRPr="00B91A41" w:rsidRDefault="00B91A41" w:rsidP="00B91A41">
          <w:pPr>
            <w:spacing w:after="0" w:line="240" w:lineRule="auto"/>
            <w:ind w:left="0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094" w:type="pct"/>
          <w:hideMark/>
        </w:tcPr>
        <w:p w14:paraId="45426268" w14:textId="77777777" w:rsidR="00B91A41" w:rsidRPr="00B91A41" w:rsidRDefault="00B91A41" w:rsidP="00B91A41">
          <w:pPr>
            <w:spacing w:after="0" w:line="240" w:lineRule="auto"/>
            <w:ind w:left="0" w:right="47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85" w:type="pct"/>
          <w:hideMark/>
        </w:tcPr>
        <w:p w14:paraId="1EC611A4" w14:textId="77777777" w:rsidR="00B91A41" w:rsidRPr="00B91A41" w:rsidRDefault="00B91A41" w:rsidP="00B91A41">
          <w:pPr>
            <w:spacing w:after="0" w:line="240" w:lineRule="auto"/>
            <w:ind w:left="0" w:firstLine="0"/>
            <w:jc w:val="right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</w:tr>
  </w:tbl>
  <w:p w14:paraId="147BC005" w14:textId="77777777" w:rsidR="00087099" w:rsidRDefault="008F5F7B">
    <w:pPr>
      <w:pStyle w:val="Nagwek"/>
    </w:pPr>
    <w:r>
      <w:rPr>
        <w:noProof/>
      </w:rPr>
      <w:drawing>
        <wp:inline distT="0" distB="0" distL="0" distR="0" wp14:anchorId="0896DFFE" wp14:editId="1F1BC554">
          <wp:extent cx="5554345" cy="532765"/>
          <wp:effectExtent l="0" t="0" r="8255" b="635"/>
          <wp:docPr id="19117088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345" cy="532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4D7"/>
    <w:multiLevelType w:val="hybridMultilevel"/>
    <w:tmpl w:val="24AC3D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6C5986"/>
    <w:multiLevelType w:val="hybridMultilevel"/>
    <w:tmpl w:val="837CD4D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D555F0"/>
    <w:multiLevelType w:val="hybridMultilevel"/>
    <w:tmpl w:val="9024495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B0150C6"/>
    <w:multiLevelType w:val="hybridMultilevel"/>
    <w:tmpl w:val="C30AF488"/>
    <w:lvl w:ilvl="0" w:tplc="B3FE968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00729"/>
    <w:multiLevelType w:val="hybridMultilevel"/>
    <w:tmpl w:val="AFCEE98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6B3979"/>
    <w:multiLevelType w:val="hybridMultilevel"/>
    <w:tmpl w:val="1362F54A"/>
    <w:lvl w:ilvl="0" w:tplc="8B0A63E0">
      <w:start w:val="1"/>
      <w:numFmt w:val="bullet"/>
      <w:lvlText w:val=""/>
      <w:lvlJc w:val="left"/>
      <w:pPr>
        <w:ind w:left="8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6" w15:restartNumberingAfterBreak="0">
    <w:nsid w:val="13137526"/>
    <w:multiLevelType w:val="hybridMultilevel"/>
    <w:tmpl w:val="CAE69738"/>
    <w:lvl w:ilvl="0" w:tplc="B27013D0">
      <w:start w:val="1"/>
      <w:numFmt w:val="decimal"/>
      <w:lvlText w:val="%1."/>
      <w:lvlJc w:val="left"/>
      <w:pPr>
        <w:ind w:left="780" w:hanging="435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25" w:hanging="360"/>
      </w:pPr>
    </w:lvl>
    <w:lvl w:ilvl="2" w:tplc="0415001B" w:tentative="1">
      <w:start w:val="1"/>
      <w:numFmt w:val="lowerRoman"/>
      <w:lvlText w:val="%3."/>
      <w:lvlJc w:val="right"/>
      <w:pPr>
        <w:ind w:left="2145" w:hanging="180"/>
      </w:pPr>
    </w:lvl>
    <w:lvl w:ilvl="3" w:tplc="0415000F" w:tentative="1">
      <w:start w:val="1"/>
      <w:numFmt w:val="decimal"/>
      <w:lvlText w:val="%4."/>
      <w:lvlJc w:val="left"/>
      <w:pPr>
        <w:ind w:left="2865" w:hanging="360"/>
      </w:pPr>
    </w:lvl>
    <w:lvl w:ilvl="4" w:tplc="04150019" w:tentative="1">
      <w:start w:val="1"/>
      <w:numFmt w:val="lowerLetter"/>
      <w:lvlText w:val="%5."/>
      <w:lvlJc w:val="left"/>
      <w:pPr>
        <w:ind w:left="3585" w:hanging="360"/>
      </w:pPr>
    </w:lvl>
    <w:lvl w:ilvl="5" w:tplc="0415001B" w:tentative="1">
      <w:start w:val="1"/>
      <w:numFmt w:val="lowerRoman"/>
      <w:lvlText w:val="%6."/>
      <w:lvlJc w:val="right"/>
      <w:pPr>
        <w:ind w:left="4305" w:hanging="180"/>
      </w:pPr>
    </w:lvl>
    <w:lvl w:ilvl="6" w:tplc="0415000F" w:tentative="1">
      <w:start w:val="1"/>
      <w:numFmt w:val="decimal"/>
      <w:lvlText w:val="%7."/>
      <w:lvlJc w:val="left"/>
      <w:pPr>
        <w:ind w:left="5025" w:hanging="360"/>
      </w:pPr>
    </w:lvl>
    <w:lvl w:ilvl="7" w:tplc="04150019" w:tentative="1">
      <w:start w:val="1"/>
      <w:numFmt w:val="lowerLetter"/>
      <w:lvlText w:val="%8."/>
      <w:lvlJc w:val="left"/>
      <w:pPr>
        <w:ind w:left="5745" w:hanging="360"/>
      </w:pPr>
    </w:lvl>
    <w:lvl w:ilvl="8" w:tplc="0415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7" w15:restartNumberingAfterBreak="0">
    <w:nsid w:val="132075D3"/>
    <w:multiLevelType w:val="hybridMultilevel"/>
    <w:tmpl w:val="D82253C4"/>
    <w:lvl w:ilvl="0" w:tplc="1612367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3653AD0"/>
    <w:multiLevelType w:val="hybridMultilevel"/>
    <w:tmpl w:val="35D2384A"/>
    <w:lvl w:ilvl="0" w:tplc="8B0A63E0">
      <w:start w:val="1"/>
      <w:numFmt w:val="bullet"/>
      <w:lvlText w:val="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214586"/>
    <w:multiLevelType w:val="hybridMultilevel"/>
    <w:tmpl w:val="C6F67D66"/>
    <w:lvl w:ilvl="0" w:tplc="0415000F">
      <w:start w:val="1"/>
      <w:numFmt w:val="decimal"/>
      <w:lvlText w:val="%1."/>
      <w:lvlJc w:val="left"/>
      <w:pPr>
        <w:ind w:left="1068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1637027E"/>
    <w:multiLevelType w:val="hybridMultilevel"/>
    <w:tmpl w:val="CCF80446"/>
    <w:lvl w:ilvl="0" w:tplc="62966D6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6783759"/>
    <w:multiLevelType w:val="hybridMultilevel"/>
    <w:tmpl w:val="612ADDF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" w15:restartNumberingAfterBreak="0">
    <w:nsid w:val="17AE298C"/>
    <w:multiLevelType w:val="hybridMultilevel"/>
    <w:tmpl w:val="7722EA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95D41E5"/>
    <w:multiLevelType w:val="hybridMultilevel"/>
    <w:tmpl w:val="6F743D3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E0015D9"/>
    <w:multiLevelType w:val="hybridMultilevel"/>
    <w:tmpl w:val="3C8C5B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D35F36"/>
    <w:multiLevelType w:val="hybridMultilevel"/>
    <w:tmpl w:val="E77E62A6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0F">
      <w:start w:val="1"/>
      <w:numFmt w:val="decimal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6" w15:restartNumberingAfterBreak="0">
    <w:nsid w:val="248E0E46"/>
    <w:multiLevelType w:val="hybridMultilevel"/>
    <w:tmpl w:val="99969268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68272B"/>
    <w:multiLevelType w:val="hybridMultilevel"/>
    <w:tmpl w:val="C38ED850"/>
    <w:lvl w:ilvl="0" w:tplc="83FA9C5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70D4FE6"/>
    <w:multiLevelType w:val="hybridMultilevel"/>
    <w:tmpl w:val="C284F7BA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19">
      <w:start w:val="1"/>
      <w:numFmt w:val="lowerLetter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9" w15:restartNumberingAfterBreak="0">
    <w:nsid w:val="288778B3"/>
    <w:multiLevelType w:val="hybridMultilevel"/>
    <w:tmpl w:val="5F247D74"/>
    <w:lvl w:ilvl="0" w:tplc="2842D6B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A537D94"/>
    <w:multiLevelType w:val="hybridMultilevel"/>
    <w:tmpl w:val="CE1CA534"/>
    <w:lvl w:ilvl="0" w:tplc="256ACA4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21" w15:restartNumberingAfterBreak="0">
    <w:nsid w:val="2DD15BA9"/>
    <w:multiLevelType w:val="hybridMultilevel"/>
    <w:tmpl w:val="370C1C3C"/>
    <w:lvl w:ilvl="0" w:tplc="689480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2E8018AC"/>
    <w:multiLevelType w:val="hybridMultilevel"/>
    <w:tmpl w:val="8E6AF61C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F516659"/>
    <w:multiLevelType w:val="hybridMultilevel"/>
    <w:tmpl w:val="6CFC7C82"/>
    <w:lvl w:ilvl="0" w:tplc="F0323FA2">
      <w:start w:val="1"/>
      <w:numFmt w:val="lowerLetter"/>
      <w:lvlText w:val="%1)"/>
      <w:lvlJc w:val="left"/>
      <w:pPr>
        <w:ind w:left="-7" w:hanging="360"/>
      </w:pPr>
      <w:rPr>
        <w:rFonts w:hint="default"/>
        <w:b/>
      </w:rPr>
    </w:lvl>
    <w:lvl w:ilvl="1" w:tplc="143CAB50">
      <w:start w:val="1"/>
      <w:numFmt w:val="decimal"/>
      <w:lvlText w:val="%2."/>
      <w:lvlJc w:val="left"/>
      <w:pPr>
        <w:ind w:left="713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1433" w:hanging="180"/>
      </w:pPr>
    </w:lvl>
    <w:lvl w:ilvl="3" w:tplc="0415000F" w:tentative="1">
      <w:start w:val="1"/>
      <w:numFmt w:val="decimal"/>
      <w:lvlText w:val="%4."/>
      <w:lvlJc w:val="left"/>
      <w:pPr>
        <w:ind w:left="2153" w:hanging="360"/>
      </w:pPr>
    </w:lvl>
    <w:lvl w:ilvl="4" w:tplc="04150019" w:tentative="1">
      <w:start w:val="1"/>
      <w:numFmt w:val="lowerLetter"/>
      <w:lvlText w:val="%5."/>
      <w:lvlJc w:val="left"/>
      <w:pPr>
        <w:ind w:left="2873" w:hanging="360"/>
      </w:pPr>
    </w:lvl>
    <w:lvl w:ilvl="5" w:tplc="0415001B" w:tentative="1">
      <w:start w:val="1"/>
      <w:numFmt w:val="lowerRoman"/>
      <w:lvlText w:val="%6."/>
      <w:lvlJc w:val="right"/>
      <w:pPr>
        <w:ind w:left="3593" w:hanging="180"/>
      </w:pPr>
    </w:lvl>
    <w:lvl w:ilvl="6" w:tplc="0415000F" w:tentative="1">
      <w:start w:val="1"/>
      <w:numFmt w:val="decimal"/>
      <w:lvlText w:val="%7."/>
      <w:lvlJc w:val="left"/>
      <w:pPr>
        <w:ind w:left="4313" w:hanging="360"/>
      </w:pPr>
    </w:lvl>
    <w:lvl w:ilvl="7" w:tplc="04150019" w:tentative="1">
      <w:start w:val="1"/>
      <w:numFmt w:val="lowerLetter"/>
      <w:lvlText w:val="%8."/>
      <w:lvlJc w:val="left"/>
      <w:pPr>
        <w:ind w:left="5033" w:hanging="360"/>
      </w:pPr>
    </w:lvl>
    <w:lvl w:ilvl="8" w:tplc="0415001B" w:tentative="1">
      <w:start w:val="1"/>
      <w:numFmt w:val="lowerRoman"/>
      <w:lvlText w:val="%9."/>
      <w:lvlJc w:val="right"/>
      <w:pPr>
        <w:ind w:left="5753" w:hanging="180"/>
      </w:pPr>
    </w:lvl>
  </w:abstractNum>
  <w:abstractNum w:abstractNumId="24" w15:restartNumberingAfterBreak="0">
    <w:nsid w:val="307B0CBE"/>
    <w:multiLevelType w:val="hybridMultilevel"/>
    <w:tmpl w:val="859C59F4"/>
    <w:lvl w:ilvl="0" w:tplc="69401E4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 w15:restartNumberingAfterBreak="0">
    <w:nsid w:val="30D177B1"/>
    <w:multiLevelType w:val="hybridMultilevel"/>
    <w:tmpl w:val="19948A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7381A7F"/>
    <w:multiLevelType w:val="hybridMultilevel"/>
    <w:tmpl w:val="64CE8AFE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1A152C"/>
    <w:multiLevelType w:val="hybridMultilevel"/>
    <w:tmpl w:val="C0365820"/>
    <w:lvl w:ilvl="0" w:tplc="04150017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B9D2CCC"/>
    <w:multiLevelType w:val="hybridMultilevel"/>
    <w:tmpl w:val="ABC66B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C6A6083"/>
    <w:multiLevelType w:val="hybridMultilevel"/>
    <w:tmpl w:val="9FF877EA"/>
    <w:lvl w:ilvl="0" w:tplc="CE64658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DA47BFB"/>
    <w:multiLevelType w:val="hybridMultilevel"/>
    <w:tmpl w:val="46DA827E"/>
    <w:lvl w:ilvl="0" w:tplc="04150017">
      <w:start w:val="1"/>
      <w:numFmt w:val="lowerLetter"/>
      <w:lvlText w:val="%1)"/>
      <w:lvlJc w:val="left"/>
      <w:pPr>
        <w:ind w:left="715" w:hanging="360"/>
      </w:pPr>
    </w:lvl>
    <w:lvl w:ilvl="1" w:tplc="04150019" w:tentative="1">
      <w:start w:val="1"/>
      <w:numFmt w:val="lowerLetter"/>
      <w:lvlText w:val="%2."/>
      <w:lvlJc w:val="left"/>
      <w:pPr>
        <w:ind w:left="1435" w:hanging="360"/>
      </w:pPr>
    </w:lvl>
    <w:lvl w:ilvl="2" w:tplc="0415001B" w:tentative="1">
      <w:start w:val="1"/>
      <w:numFmt w:val="lowerRoman"/>
      <w:lvlText w:val="%3."/>
      <w:lvlJc w:val="right"/>
      <w:pPr>
        <w:ind w:left="2155" w:hanging="180"/>
      </w:pPr>
    </w:lvl>
    <w:lvl w:ilvl="3" w:tplc="0415000F" w:tentative="1">
      <w:start w:val="1"/>
      <w:numFmt w:val="decimal"/>
      <w:lvlText w:val="%4."/>
      <w:lvlJc w:val="left"/>
      <w:pPr>
        <w:ind w:left="2875" w:hanging="360"/>
      </w:pPr>
    </w:lvl>
    <w:lvl w:ilvl="4" w:tplc="04150019" w:tentative="1">
      <w:start w:val="1"/>
      <w:numFmt w:val="lowerLetter"/>
      <w:lvlText w:val="%5."/>
      <w:lvlJc w:val="left"/>
      <w:pPr>
        <w:ind w:left="3595" w:hanging="360"/>
      </w:pPr>
    </w:lvl>
    <w:lvl w:ilvl="5" w:tplc="0415001B" w:tentative="1">
      <w:start w:val="1"/>
      <w:numFmt w:val="lowerRoman"/>
      <w:lvlText w:val="%6."/>
      <w:lvlJc w:val="right"/>
      <w:pPr>
        <w:ind w:left="4315" w:hanging="180"/>
      </w:pPr>
    </w:lvl>
    <w:lvl w:ilvl="6" w:tplc="0415000F" w:tentative="1">
      <w:start w:val="1"/>
      <w:numFmt w:val="decimal"/>
      <w:lvlText w:val="%7."/>
      <w:lvlJc w:val="left"/>
      <w:pPr>
        <w:ind w:left="5035" w:hanging="360"/>
      </w:pPr>
    </w:lvl>
    <w:lvl w:ilvl="7" w:tplc="04150019" w:tentative="1">
      <w:start w:val="1"/>
      <w:numFmt w:val="lowerLetter"/>
      <w:lvlText w:val="%8."/>
      <w:lvlJc w:val="left"/>
      <w:pPr>
        <w:ind w:left="5755" w:hanging="360"/>
      </w:pPr>
    </w:lvl>
    <w:lvl w:ilvl="8" w:tplc="0415001B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31" w15:restartNumberingAfterBreak="0">
    <w:nsid w:val="3E632277"/>
    <w:multiLevelType w:val="hybridMultilevel"/>
    <w:tmpl w:val="2FE021A4"/>
    <w:lvl w:ilvl="0" w:tplc="1946FB6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E98069F"/>
    <w:multiLevelType w:val="hybridMultilevel"/>
    <w:tmpl w:val="5118599C"/>
    <w:lvl w:ilvl="0" w:tplc="3FAE5C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1F9402D"/>
    <w:multiLevelType w:val="hybridMultilevel"/>
    <w:tmpl w:val="3BE065A6"/>
    <w:lvl w:ilvl="0" w:tplc="E7CC0F3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4" w15:restartNumberingAfterBreak="0">
    <w:nsid w:val="47C4631D"/>
    <w:multiLevelType w:val="hybridMultilevel"/>
    <w:tmpl w:val="43F0BCE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4F0F35E9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F274524"/>
    <w:multiLevelType w:val="hybridMultilevel"/>
    <w:tmpl w:val="BFC2FA38"/>
    <w:lvl w:ilvl="0" w:tplc="041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7" w15:restartNumberingAfterBreak="0">
    <w:nsid w:val="4FD73F8D"/>
    <w:multiLevelType w:val="hybridMultilevel"/>
    <w:tmpl w:val="8C02C42C"/>
    <w:lvl w:ilvl="0" w:tplc="0415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 w15:restartNumberingAfterBreak="0">
    <w:nsid w:val="58ED5422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A30339A"/>
    <w:multiLevelType w:val="hybridMultilevel"/>
    <w:tmpl w:val="629C76AE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5C0B5FF9"/>
    <w:multiLevelType w:val="hybridMultilevel"/>
    <w:tmpl w:val="76B6A66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5DAE24AF"/>
    <w:multiLevelType w:val="hybridMultilevel"/>
    <w:tmpl w:val="A3B6EC66"/>
    <w:lvl w:ilvl="0" w:tplc="84A04C88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/>
      </w:rPr>
    </w:lvl>
    <w:lvl w:ilvl="1" w:tplc="04150011">
      <w:start w:val="1"/>
      <w:numFmt w:val="decimal"/>
      <w:lvlText w:val="%2)"/>
      <w:lvlJc w:val="left"/>
      <w:pPr>
        <w:tabs>
          <w:tab w:val="num" w:pos="737"/>
        </w:tabs>
        <w:ind w:left="737" w:hanging="397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EBE496B"/>
    <w:multiLevelType w:val="hybridMultilevel"/>
    <w:tmpl w:val="37A626F8"/>
    <w:lvl w:ilvl="0" w:tplc="7502657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55475A9"/>
    <w:multiLevelType w:val="hybridMultilevel"/>
    <w:tmpl w:val="ADD41B38"/>
    <w:lvl w:ilvl="0" w:tplc="B39CF6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99452D"/>
    <w:multiLevelType w:val="hybridMultilevel"/>
    <w:tmpl w:val="455C3F40"/>
    <w:lvl w:ilvl="0" w:tplc="801637EC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45" w15:restartNumberingAfterBreak="0">
    <w:nsid w:val="78592FFA"/>
    <w:multiLevelType w:val="hybridMultilevel"/>
    <w:tmpl w:val="A7004EEA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6" w15:restartNumberingAfterBreak="0">
    <w:nsid w:val="79F74F9D"/>
    <w:multiLevelType w:val="hybridMultilevel"/>
    <w:tmpl w:val="0274569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A04348D"/>
    <w:multiLevelType w:val="hybridMultilevel"/>
    <w:tmpl w:val="12AA4102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8" w15:restartNumberingAfterBreak="0">
    <w:nsid w:val="7E96088F"/>
    <w:multiLevelType w:val="hybridMultilevel"/>
    <w:tmpl w:val="9F4CC3A8"/>
    <w:lvl w:ilvl="0" w:tplc="958C8AD0">
      <w:start w:val="1"/>
      <w:numFmt w:val="lowerLetter"/>
      <w:lvlText w:val="%1)"/>
      <w:lvlJc w:val="left"/>
      <w:pPr>
        <w:ind w:left="1068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252516976">
    <w:abstractNumId w:val="8"/>
  </w:num>
  <w:num w:numId="2" w16cid:durableId="1454908561">
    <w:abstractNumId w:val="5"/>
  </w:num>
  <w:num w:numId="3" w16cid:durableId="2044283547">
    <w:abstractNumId w:val="0"/>
  </w:num>
  <w:num w:numId="4" w16cid:durableId="1689482795">
    <w:abstractNumId w:val="13"/>
  </w:num>
  <w:num w:numId="5" w16cid:durableId="1014258615">
    <w:abstractNumId w:val="26"/>
  </w:num>
  <w:num w:numId="6" w16cid:durableId="328485221">
    <w:abstractNumId w:val="1"/>
  </w:num>
  <w:num w:numId="7" w16cid:durableId="1795561213">
    <w:abstractNumId w:val="45"/>
  </w:num>
  <w:num w:numId="8" w16cid:durableId="424886928">
    <w:abstractNumId w:val="46"/>
  </w:num>
  <w:num w:numId="9" w16cid:durableId="113795284">
    <w:abstractNumId w:val="14"/>
  </w:num>
  <w:num w:numId="10" w16cid:durableId="1152058517">
    <w:abstractNumId w:val="32"/>
  </w:num>
  <w:num w:numId="11" w16cid:durableId="1066341348">
    <w:abstractNumId w:val="23"/>
  </w:num>
  <w:num w:numId="12" w16cid:durableId="1546259015">
    <w:abstractNumId w:val="3"/>
  </w:num>
  <w:num w:numId="13" w16cid:durableId="1574896889">
    <w:abstractNumId w:val="6"/>
  </w:num>
  <w:num w:numId="14" w16cid:durableId="1227915256">
    <w:abstractNumId w:val="24"/>
  </w:num>
  <w:num w:numId="15" w16cid:durableId="1535925735">
    <w:abstractNumId w:val="18"/>
  </w:num>
  <w:num w:numId="16" w16cid:durableId="983660040">
    <w:abstractNumId w:val="30"/>
  </w:num>
  <w:num w:numId="17" w16cid:durableId="189494611">
    <w:abstractNumId w:val="11"/>
  </w:num>
  <w:num w:numId="18" w16cid:durableId="1137840268">
    <w:abstractNumId w:val="33"/>
  </w:num>
  <w:num w:numId="19" w16cid:durableId="1415395215">
    <w:abstractNumId w:val="34"/>
  </w:num>
  <w:num w:numId="20" w16cid:durableId="198782711">
    <w:abstractNumId w:val="9"/>
  </w:num>
  <w:num w:numId="21" w16cid:durableId="1819104945">
    <w:abstractNumId w:val="15"/>
  </w:num>
  <w:num w:numId="22" w16cid:durableId="797722009">
    <w:abstractNumId w:val="29"/>
  </w:num>
  <w:num w:numId="23" w16cid:durableId="886644268">
    <w:abstractNumId w:val="28"/>
  </w:num>
  <w:num w:numId="24" w16cid:durableId="587924185">
    <w:abstractNumId w:val="31"/>
  </w:num>
  <w:num w:numId="25" w16cid:durableId="512112283">
    <w:abstractNumId w:val="38"/>
  </w:num>
  <w:num w:numId="26" w16cid:durableId="706955701">
    <w:abstractNumId w:val="35"/>
  </w:num>
  <w:num w:numId="27" w16cid:durableId="1787891057">
    <w:abstractNumId w:val="48"/>
  </w:num>
  <w:num w:numId="28" w16cid:durableId="859273624">
    <w:abstractNumId w:val="43"/>
  </w:num>
  <w:num w:numId="29" w16cid:durableId="1331132925">
    <w:abstractNumId w:val="20"/>
  </w:num>
  <w:num w:numId="30" w16cid:durableId="520899466">
    <w:abstractNumId w:val="27"/>
  </w:num>
  <w:num w:numId="31" w16cid:durableId="126357455">
    <w:abstractNumId w:val="44"/>
  </w:num>
  <w:num w:numId="32" w16cid:durableId="720640357">
    <w:abstractNumId w:val="19"/>
  </w:num>
  <w:num w:numId="33" w16cid:durableId="1429035640">
    <w:abstractNumId w:val="36"/>
  </w:num>
  <w:num w:numId="34" w16cid:durableId="939802633">
    <w:abstractNumId w:val="7"/>
  </w:num>
  <w:num w:numId="35" w16cid:durableId="758716661">
    <w:abstractNumId w:val="22"/>
  </w:num>
  <w:num w:numId="36" w16cid:durableId="319696502">
    <w:abstractNumId w:val="17"/>
  </w:num>
  <w:num w:numId="37" w16cid:durableId="573123088">
    <w:abstractNumId w:val="42"/>
  </w:num>
  <w:num w:numId="38" w16cid:durableId="2051493601">
    <w:abstractNumId w:val="40"/>
  </w:num>
  <w:num w:numId="39" w16cid:durableId="2039502197">
    <w:abstractNumId w:val="2"/>
  </w:num>
  <w:num w:numId="40" w16cid:durableId="1090346801">
    <w:abstractNumId w:val="41"/>
  </w:num>
  <w:num w:numId="41" w16cid:durableId="1819347979">
    <w:abstractNumId w:val="10"/>
  </w:num>
  <w:num w:numId="42" w16cid:durableId="738480823">
    <w:abstractNumId w:val="21"/>
  </w:num>
  <w:num w:numId="43" w16cid:durableId="1887598985">
    <w:abstractNumId w:val="37"/>
  </w:num>
  <w:num w:numId="44" w16cid:durableId="1876767304">
    <w:abstractNumId w:val="12"/>
  </w:num>
  <w:num w:numId="45" w16cid:durableId="726494282">
    <w:abstractNumId w:val="4"/>
  </w:num>
  <w:num w:numId="46" w16cid:durableId="1905752345">
    <w:abstractNumId w:val="39"/>
  </w:num>
  <w:num w:numId="47" w16cid:durableId="824735896">
    <w:abstractNumId w:val="16"/>
  </w:num>
  <w:num w:numId="48" w16cid:durableId="952247694">
    <w:abstractNumId w:val="47"/>
  </w:num>
  <w:num w:numId="49" w16cid:durableId="1989750434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345B"/>
    <w:rsid w:val="000151E7"/>
    <w:rsid w:val="0001555C"/>
    <w:rsid w:val="00037FAB"/>
    <w:rsid w:val="0004568F"/>
    <w:rsid w:val="00087099"/>
    <w:rsid w:val="000A6265"/>
    <w:rsid w:val="000D6D75"/>
    <w:rsid w:val="00117C1F"/>
    <w:rsid w:val="001336DD"/>
    <w:rsid w:val="001439E1"/>
    <w:rsid w:val="0015411C"/>
    <w:rsid w:val="001835EC"/>
    <w:rsid w:val="001C2C7F"/>
    <w:rsid w:val="001D6BF2"/>
    <w:rsid w:val="001E0A7B"/>
    <w:rsid w:val="00211C5C"/>
    <w:rsid w:val="00214F36"/>
    <w:rsid w:val="00243E51"/>
    <w:rsid w:val="00253FBF"/>
    <w:rsid w:val="00275D3B"/>
    <w:rsid w:val="002D395C"/>
    <w:rsid w:val="002D69E7"/>
    <w:rsid w:val="0031057E"/>
    <w:rsid w:val="00311B3E"/>
    <w:rsid w:val="003457F4"/>
    <w:rsid w:val="00353333"/>
    <w:rsid w:val="00357DA6"/>
    <w:rsid w:val="00360CC3"/>
    <w:rsid w:val="00380E94"/>
    <w:rsid w:val="003B4A68"/>
    <w:rsid w:val="003D6DE9"/>
    <w:rsid w:val="00420317"/>
    <w:rsid w:val="00440580"/>
    <w:rsid w:val="00447FBD"/>
    <w:rsid w:val="00456C0C"/>
    <w:rsid w:val="00492BAB"/>
    <w:rsid w:val="0049328A"/>
    <w:rsid w:val="004B4A15"/>
    <w:rsid w:val="004D60D4"/>
    <w:rsid w:val="004F7E04"/>
    <w:rsid w:val="00505812"/>
    <w:rsid w:val="00547FCC"/>
    <w:rsid w:val="00565730"/>
    <w:rsid w:val="00591920"/>
    <w:rsid w:val="005C5771"/>
    <w:rsid w:val="005E275F"/>
    <w:rsid w:val="00613791"/>
    <w:rsid w:val="00622E6A"/>
    <w:rsid w:val="0062562A"/>
    <w:rsid w:val="0064164A"/>
    <w:rsid w:val="006B54CC"/>
    <w:rsid w:val="006C620D"/>
    <w:rsid w:val="006D3A64"/>
    <w:rsid w:val="006D5DC7"/>
    <w:rsid w:val="006E1D59"/>
    <w:rsid w:val="006E322A"/>
    <w:rsid w:val="006F345B"/>
    <w:rsid w:val="006F36B4"/>
    <w:rsid w:val="007029A8"/>
    <w:rsid w:val="007167A7"/>
    <w:rsid w:val="00721531"/>
    <w:rsid w:val="007340CC"/>
    <w:rsid w:val="00775446"/>
    <w:rsid w:val="007C1899"/>
    <w:rsid w:val="007D623D"/>
    <w:rsid w:val="0081086C"/>
    <w:rsid w:val="00851162"/>
    <w:rsid w:val="008553EC"/>
    <w:rsid w:val="00880476"/>
    <w:rsid w:val="008A0FCE"/>
    <w:rsid w:val="008B2EC1"/>
    <w:rsid w:val="008C106E"/>
    <w:rsid w:val="008C137A"/>
    <w:rsid w:val="008D63B3"/>
    <w:rsid w:val="008E4910"/>
    <w:rsid w:val="008E4C37"/>
    <w:rsid w:val="008F1F0E"/>
    <w:rsid w:val="008F3BB8"/>
    <w:rsid w:val="008F5F7B"/>
    <w:rsid w:val="00907FDC"/>
    <w:rsid w:val="009235A3"/>
    <w:rsid w:val="00923BE0"/>
    <w:rsid w:val="00930F32"/>
    <w:rsid w:val="00931FBB"/>
    <w:rsid w:val="00940367"/>
    <w:rsid w:val="00940CFD"/>
    <w:rsid w:val="00961AC9"/>
    <w:rsid w:val="00966F6A"/>
    <w:rsid w:val="009717FD"/>
    <w:rsid w:val="0097579C"/>
    <w:rsid w:val="009A1006"/>
    <w:rsid w:val="009C5938"/>
    <w:rsid w:val="00A206CA"/>
    <w:rsid w:val="00A31F7C"/>
    <w:rsid w:val="00A65389"/>
    <w:rsid w:val="00A902FF"/>
    <w:rsid w:val="00AB345D"/>
    <w:rsid w:val="00AC5956"/>
    <w:rsid w:val="00B30257"/>
    <w:rsid w:val="00B45E8E"/>
    <w:rsid w:val="00B66512"/>
    <w:rsid w:val="00B8079A"/>
    <w:rsid w:val="00B900C8"/>
    <w:rsid w:val="00B91A41"/>
    <w:rsid w:val="00BA4D42"/>
    <w:rsid w:val="00BD2829"/>
    <w:rsid w:val="00BD5ED2"/>
    <w:rsid w:val="00BF5B60"/>
    <w:rsid w:val="00BF7161"/>
    <w:rsid w:val="00C05427"/>
    <w:rsid w:val="00C06D31"/>
    <w:rsid w:val="00C563A1"/>
    <w:rsid w:val="00C77D4A"/>
    <w:rsid w:val="00C87B74"/>
    <w:rsid w:val="00C94354"/>
    <w:rsid w:val="00CB4687"/>
    <w:rsid w:val="00CC054D"/>
    <w:rsid w:val="00CF3B18"/>
    <w:rsid w:val="00D019CA"/>
    <w:rsid w:val="00D36805"/>
    <w:rsid w:val="00D47194"/>
    <w:rsid w:val="00D67151"/>
    <w:rsid w:val="00D81497"/>
    <w:rsid w:val="00D93CC2"/>
    <w:rsid w:val="00D93F51"/>
    <w:rsid w:val="00DA3811"/>
    <w:rsid w:val="00DC6EF2"/>
    <w:rsid w:val="00DD620C"/>
    <w:rsid w:val="00E205B2"/>
    <w:rsid w:val="00E238EE"/>
    <w:rsid w:val="00E607EE"/>
    <w:rsid w:val="00E61716"/>
    <w:rsid w:val="00E74105"/>
    <w:rsid w:val="00E843D0"/>
    <w:rsid w:val="00EE3034"/>
    <w:rsid w:val="00EE4413"/>
    <w:rsid w:val="00EE5609"/>
    <w:rsid w:val="00EF42CF"/>
    <w:rsid w:val="00F11635"/>
    <w:rsid w:val="00F630E1"/>
    <w:rsid w:val="00F8229C"/>
    <w:rsid w:val="00F83260"/>
    <w:rsid w:val="00F91CDF"/>
    <w:rsid w:val="00F94B5C"/>
    <w:rsid w:val="00F951E5"/>
    <w:rsid w:val="00FB6DA1"/>
    <w:rsid w:val="00FD362E"/>
    <w:rsid w:val="00FF04B0"/>
    <w:rsid w:val="00FF3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658A8D"/>
  <w15:docId w15:val="{4E872244-2058-487F-8C1E-783263830F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F345B"/>
    <w:pPr>
      <w:spacing w:after="153" w:line="232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D81497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D81497"/>
    <w:pPr>
      <w:spacing w:line="236" w:lineRule="auto"/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A31F7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locked/>
    <w:rsid w:val="00A31F7C"/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uiPriority w:val="34"/>
    <w:locked/>
    <w:rsid w:val="00A31F7C"/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table" w:customStyle="1" w:styleId="Tabela-Siatka4">
    <w:name w:val="Tabela - Siatka4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E843D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36B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3C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3CC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93CC2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3C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3CC2"/>
    <w:rPr>
      <w:rFonts w:ascii="Microsoft Sans Serif" w:eastAsia="Microsoft Sans Serif" w:hAnsi="Microsoft Sans Serif" w:cs="Microsoft Sans Serif"/>
      <w:b/>
      <w:bCs/>
      <w:color w:val="000000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SZKOLENIA\PROJEKT%20WUP%20-%20Akademia%20sukcesu%20zawodowego%202025\Formatki\papier_czarno_bia&#322;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papier_czarno_biały</Template>
  <TotalTime>3</TotalTime>
  <Pages>1</Pages>
  <Words>157</Words>
  <Characters>944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Kobus-Widz</dc:creator>
  <cp:lastModifiedBy>Agnieszka Kobus-Widz</cp:lastModifiedBy>
  <cp:revision>4</cp:revision>
  <cp:lastPrinted>2023-11-03T13:21:00Z</cp:lastPrinted>
  <dcterms:created xsi:type="dcterms:W3CDTF">2026-04-24T11:01:00Z</dcterms:created>
  <dcterms:modified xsi:type="dcterms:W3CDTF">2026-04-24T12:11:00Z</dcterms:modified>
</cp:coreProperties>
</file>